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36B8C" w:rsidRPr="00836B8C" w:rsidTr="00A6161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36B8C" w:rsidRPr="00836B8C" w:rsidRDefault="00836B8C" w:rsidP="00836B8C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836B8C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 xml:space="preserve">ΕΙΔΟΣ: Σωλήνες </w:t>
            </w:r>
            <w:proofErr w:type="spellStart"/>
            <w:r w:rsidRPr="00836B8C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>Falcon</w:t>
            </w:r>
            <w:proofErr w:type="spellEnd"/>
            <w:r w:rsidRPr="00836B8C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 xml:space="preserve"> </w:t>
            </w:r>
          </w:p>
        </w:tc>
      </w:tr>
      <w:tr w:rsidR="00836B8C" w:rsidRPr="00836B8C" w:rsidTr="00A6161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36B8C" w:rsidRPr="00836B8C" w:rsidRDefault="00836B8C" w:rsidP="00836B8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36B8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36B8C" w:rsidRPr="00836B8C" w:rsidRDefault="00836B8C" w:rsidP="00836B8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36B8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36B8C" w:rsidRPr="00836B8C" w:rsidRDefault="00836B8C" w:rsidP="00836B8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36B8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36B8C" w:rsidRPr="00836B8C" w:rsidRDefault="00836B8C" w:rsidP="00836B8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36B8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36B8C" w:rsidRPr="00836B8C" w:rsidRDefault="00836B8C" w:rsidP="00836B8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36B8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836B8C" w:rsidRPr="00836B8C" w:rsidTr="00A6161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36B8C" w:rsidRPr="00836B8C" w:rsidRDefault="00836B8C" w:rsidP="00836B8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36B8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36B8C" w:rsidRPr="00836B8C" w:rsidRDefault="00836B8C" w:rsidP="00836B8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36B8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36B8C" w:rsidRPr="00836B8C" w:rsidRDefault="00836B8C" w:rsidP="00836B8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36B8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36B8C" w:rsidRPr="00836B8C" w:rsidRDefault="00836B8C" w:rsidP="00836B8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36B8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36B8C" w:rsidRPr="00836B8C" w:rsidRDefault="00836B8C" w:rsidP="00836B8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36B8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836B8C" w:rsidRPr="00836B8C" w:rsidTr="00A6161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36B8C" w:rsidRPr="00836B8C" w:rsidRDefault="00836B8C" w:rsidP="00836B8C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836B8C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36B8C" w:rsidRPr="00836B8C" w:rsidRDefault="00836B8C" w:rsidP="00836B8C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836B8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836B8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836B8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836B8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36B8C" w:rsidRPr="00836B8C" w:rsidRDefault="00836B8C" w:rsidP="00836B8C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836B8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36B8C" w:rsidRPr="00836B8C" w:rsidRDefault="00836B8C" w:rsidP="00836B8C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836B8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36B8C" w:rsidRPr="00836B8C" w:rsidRDefault="00836B8C" w:rsidP="00836B8C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836B8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836B8C" w:rsidRPr="00836B8C" w:rsidTr="00A6161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36B8C" w:rsidRPr="00836B8C" w:rsidRDefault="00836B8C" w:rsidP="00836B8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36B8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36B8C" w:rsidRPr="00836B8C" w:rsidRDefault="00836B8C" w:rsidP="00836B8C">
            <w:pPr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36B8C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Όγκου 50 </w:t>
            </w:r>
            <w:proofErr w:type="spellStart"/>
            <w:r w:rsidRPr="00836B8C">
              <w:rPr>
                <w:rFonts w:ascii="Tahoma" w:eastAsia="DengXian" w:hAnsi="Tahoma" w:cs="Tahoma"/>
                <w:color w:val="000000"/>
                <w:sz w:val="18"/>
                <w:szCs w:val="18"/>
              </w:rPr>
              <w:t>mL</w:t>
            </w:r>
            <w:proofErr w:type="spellEnd"/>
            <w:r w:rsidRPr="00836B8C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36B8C" w:rsidRPr="00836B8C" w:rsidRDefault="00836B8C" w:rsidP="00836B8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36B8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36B8C" w:rsidRPr="00836B8C" w:rsidRDefault="00836B8C" w:rsidP="00836B8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36B8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36B8C" w:rsidRPr="00836B8C" w:rsidRDefault="00836B8C" w:rsidP="00836B8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36B8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836B8C" w:rsidRPr="00836B8C" w:rsidTr="00A6161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836B8C" w:rsidRPr="00836B8C" w:rsidRDefault="00836B8C" w:rsidP="00836B8C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836B8C">
              <w:rPr>
                <w:rFonts w:ascii="Tahoma" w:eastAsia="DengXian" w:hAnsi="Tahoma" w:cs="Tahom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36B8C" w:rsidRPr="00836B8C" w:rsidRDefault="00836B8C" w:rsidP="00836B8C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836B8C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500 </w:t>
            </w:r>
            <w:proofErr w:type="spellStart"/>
            <w:r w:rsidRPr="00836B8C">
              <w:rPr>
                <w:rFonts w:ascii="Tahoma" w:eastAsia="DengXian" w:hAnsi="Tahoma" w:cs="Tahoma"/>
                <w:color w:val="000000"/>
                <w:sz w:val="18"/>
                <w:szCs w:val="18"/>
              </w:rPr>
              <w:t>pcs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:rsidR="00836B8C" w:rsidRPr="00836B8C" w:rsidRDefault="00836B8C" w:rsidP="00836B8C">
            <w:pPr>
              <w:suppressAutoHyphens/>
              <w:spacing w:after="120"/>
              <w:jc w:val="center"/>
              <w:rPr>
                <w:rFonts w:ascii="Calibri" w:hAnsi="Calibri" w:cs="Calibri"/>
                <w:sz w:val="22"/>
                <w:lang w:val="en-GB" w:eastAsia="zh-CN"/>
              </w:rPr>
            </w:pPr>
            <w:r w:rsidRPr="00836B8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836B8C" w:rsidRPr="00836B8C" w:rsidRDefault="00836B8C" w:rsidP="00836B8C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836B8C" w:rsidRPr="00836B8C" w:rsidRDefault="00836B8C" w:rsidP="00836B8C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836B8C" w:rsidRPr="00836B8C" w:rsidTr="00A6161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36B8C" w:rsidRPr="00836B8C" w:rsidRDefault="00836B8C" w:rsidP="00836B8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36B8C">
              <w:rPr>
                <w:rFonts w:ascii="Tahoma" w:eastAsia="DengXian" w:hAnsi="Tahoma" w:cs="Tahoma"/>
                <w:sz w:val="18"/>
                <w:szCs w:val="18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36B8C" w:rsidRPr="00836B8C" w:rsidRDefault="00836B8C" w:rsidP="00836B8C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36B8C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36B8C" w:rsidRPr="00836B8C" w:rsidRDefault="00836B8C" w:rsidP="00836B8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36B8C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36B8C" w:rsidRPr="00836B8C" w:rsidRDefault="00836B8C" w:rsidP="00836B8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36B8C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36B8C" w:rsidRPr="00836B8C" w:rsidRDefault="00836B8C" w:rsidP="00836B8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36B8C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836B8C" w:rsidRDefault="00B43CAA" w:rsidP="00836B8C">
      <w:bookmarkStart w:id="0" w:name="_GoBack"/>
      <w:bookmarkEnd w:id="0"/>
    </w:p>
    <w:sectPr w:rsidR="00B43CAA" w:rsidRPr="00836B8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80302B"/>
    <w:rsid w:val="00836B8C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808DF3CB</Template>
  <TotalTime>1</TotalTime>
  <Pages>1</Pages>
  <Words>32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2025-11-24T08:46:00Z</dcterms:created>
  <dcterms:modified xsi:type="dcterms:W3CDTF">2025-11-24T08:46:00Z</dcterms:modified>
</cp:coreProperties>
</file>